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2025_070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11.08.2025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Erneuerung Prallschutzbereich MZH Horrem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Erneuerung Prallschutz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